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bookmarkStart w:id="0" w:name="_GoBack"/>
      <w:bookmarkEnd w:id="0"/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</w:t>
            </w:r>
          </w:p>
          <w:p w:rsidR="00870669" w:rsidRPr="00633090" w:rsidRDefault="00870669" w:rsidP="004D78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of………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/>
                <w:sz w:val="32"/>
                <w:szCs w:val="32"/>
                <w:lang w:bidi="ar-EG"/>
              </w:rPr>
              <w:t>………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.........</w:t>
            </w:r>
            <w:r w:rsidR="004D7820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F1096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คม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32</w:t>
            </w:r>
            <w:r w:rsidR="00F10966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F1096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ปฏิบัติการชีวเคมี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7820" w:rsidRDefault="00870669" w:rsidP="004D7820">
            <w:pPr>
              <w:ind w:left="57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D782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4D7820" w:rsidRPr="004D782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คม. </w:t>
            </w:r>
            <w:r w:rsidR="004D7820" w:rsidRPr="00A04E87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>25</w:t>
            </w:r>
            <w:r w:rsidR="00F10966" w:rsidRPr="00A04E87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>1</w:t>
            </w:r>
            <w:r w:rsidR="004D7820"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F10966" w:rsidRDefault="004D7820" w:rsidP="004D7820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F1096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="00F10966" w:rsidRPr="00F1096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หรือ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คม</w:t>
            </w:r>
            <w:r w:rsidRPr="004D7820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252</w:t>
            </w:r>
          </w:p>
          <w:p w:rsidR="00870669" w:rsidRPr="004D7820" w:rsidRDefault="00F10966" w:rsidP="00F10966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หรือ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คม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250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ab/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เคมีอินทรีย์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</w:t>
            </w:r>
          </w:p>
          <w:p w:rsidR="00F10966" w:rsidRDefault="004D7820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ปฏิบัติการเคมี</w:t>
            </w:r>
            <w:r w:rsidRP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อินทรีย์</w:t>
            </w:r>
            <w:r w:rsidRP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Pr="004D7820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</w:p>
          <w:p w:rsidR="00F10966" w:rsidRDefault="00F10966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เคมีอินทรีย์..................................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</w:t>
            </w:r>
          </w:p>
          <w:p w:rsidR="00F10966" w:rsidRPr="004D7820" w:rsidRDefault="00F10966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91B30" w:rsidRDefault="00445570" w:rsidP="00491B3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ผศ. </w:t>
            </w:r>
            <w:r w:rsidR="00491B3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ดร.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ชุติมา คงจรูญ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491B3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และ </w:t>
            </w:r>
          </w:p>
          <w:p w:rsidR="00870669" w:rsidRPr="00D902F4" w:rsidRDefault="00491B30" w:rsidP="0044557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กัญญา บุตราช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191E4F" w:rsidP="00B82A9B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ผศ. </w:t>
            </w:r>
            <w:r w:rsidR="00491B3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ดร.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ชุติมา คงจรูญ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8576F" w:rsidRDefault="00445570" w:rsidP="00A8576F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491B3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BF09A4" w:rsidP="008A4E8B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1620520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0795" t="15875" r="36830" b="41275"/>
                      <wp:wrapNone/>
                      <wp:docPr id="1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127.6pt;margin-top:3.5pt;width:9.75pt;height:13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j7K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1019810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10160" t="15240" r="37465" b="41910"/>
                      <wp:wrapNone/>
                      <wp:docPr id="1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80.3pt;margin-top:3.45pt;width:9.75pt;height:13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KB3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Z&#10;Rop0UKNP4BpRjeQoD/70xpWQ9mgebFDozDtNvzmk9KKFLH5vre5bThiwykJ+cvFBCBx8ijb9e80A&#10;nWy9jlbta9sFQDAB7WNFnk4V4XuPKPyZ5dfTfIwRha1skhXjWLGElMePjXX+DdcdCosKW6Aewcnu&#10;nfOBDCmPKeEspddCylh0qVAPoLMUMKMuLQULuzGwzWYhLdqR0DfxidJA/nlaJzx0rxRdhaenJFIG&#10;N1aKxWM8EXJYAxWpAjiPfQn8QqC3APHYsh4xERRcj2c5VIIJ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8A4E8B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C09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A4E8B">
              <w:rPr>
                <w:rFonts w:cs="Times New Roman" w:hint="cs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="008A4E8B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C09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8A4E8B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001C1B" w:rsidRDefault="00870669" w:rsidP="005E725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7259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E7259" w:rsidRPr="005E7259">
              <w:rPr>
                <w:rFonts w:ascii="Angsana New" w:hAnsi="Angsana New"/>
                <w:bCs/>
                <w:sz w:val="32"/>
                <w:szCs w:val="32"/>
                <w:lang w:bidi="th-TH"/>
              </w:rPr>
              <w:t>255</w:t>
            </w:r>
            <w:r w:rsidR="00001C1B">
              <w:rPr>
                <w:rFonts w:ascii="Angsana New" w:hAnsi="Angsana New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33781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BF09A4" w:rsidP="0067205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273685</wp:posOffset>
                      </wp:positionV>
                      <wp:extent cx="123825" cy="171450"/>
                      <wp:effectExtent l="9525" t="16510" r="38100" b="40640"/>
                      <wp:wrapNone/>
                      <wp:docPr id="10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1.5pt;margin-top:21.55pt;width:9.75pt;height:13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46xgIAAKM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 w:rsidR="0067205B">
              <w:rPr>
                <w:rFonts w:cs="Times New Roman" w:hint="cs"/>
                <w:sz w:val="32"/>
                <w:szCs w:val="32"/>
                <w:cs/>
                <w:lang w:bidi="th-TH"/>
              </w:rPr>
              <w:t>√</w:t>
            </w:r>
            <w:r w:rsidR="006720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205B" w:rsidRDefault="0067205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70669" w:rsidRPr="00433781" w:rsidRDefault="0067205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BF09A4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3.75pt;margin-top:3.3pt;width:9.75pt;height:13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kVx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wV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vb5FccUCAACiBQAADgAAAAAAAAAAAAAAAAAuAgAAZHJzL2Uyb0RvYy54bWxQSwECLQAUAAYA&#10;CAAAACEAdD2Mh9sAAAAFAQAADwAAAAAAAAAAAAAAAAAf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BF09A4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8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.85pt;margin-top:3.4pt;width:9.75pt;height:1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HgExA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BF09A4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26" style="position:absolute;margin-left:7.4pt;margin-top:3.65pt;width:9.75pt;height:13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hoX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FTqGhf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902F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Heading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5F333B" w:rsidTr="005746A5">
        <w:tc>
          <w:tcPr>
            <w:tcW w:w="2878" w:type="dxa"/>
          </w:tcPr>
          <w:p w:rsidR="005F333B" w:rsidRPr="00654DA6" w:rsidRDefault="005F333B" w:rsidP="00870669">
            <w:pPr>
              <w:pStyle w:val="Heading7"/>
              <w:spacing w:before="120"/>
              <w:rPr>
                <w:sz w:val="20"/>
                <w:szCs w:val="20"/>
                <w:lang w:val="en-US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ทบทวนการคำนวณ เรื่อง กรด เบส บัพเฟอร์</w:t>
            </w:r>
          </w:p>
        </w:tc>
        <w:tc>
          <w:tcPr>
            <w:tcW w:w="1800" w:type="dxa"/>
            <w:gridSpan w:val="2"/>
          </w:tcPr>
          <w:p w:rsidR="005F333B" w:rsidRPr="00C469BF" w:rsidRDefault="005F333B" w:rsidP="00870669">
            <w:pPr>
              <w:pStyle w:val="Heading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Pr="00C469BF" w:rsidRDefault="005F333B" w:rsidP="008A4E8B">
            <w:pPr>
              <w:pStyle w:val="Heading7"/>
              <w:spacing w:before="120"/>
              <w:jc w:val="center"/>
              <w:rPr>
                <w:sz w:val="20"/>
                <w:szCs w:val="20"/>
                <w:lang w:val="en-US" w:bidi="th-TH"/>
              </w:rPr>
            </w:pPr>
            <w:r>
              <w:rPr>
                <w:sz w:val="20"/>
                <w:szCs w:val="20"/>
                <w:lang w:val="en-US" w:bidi="th-TH"/>
              </w:rPr>
              <w:t>3</w:t>
            </w:r>
          </w:p>
        </w:tc>
        <w:tc>
          <w:tcPr>
            <w:tcW w:w="3962" w:type="dxa"/>
          </w:tcPr>
          <w:p w:rsidR="005F333B" w:rsidRPr="00CF3E6A" w:rsidRDefault="005F333B" w:rsidP="00870669">
            <w:pPr>
              <w:rPr>
                <w:lang w:val="en-US" w:bidi="th-TH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  <w:rtl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พีเอช บัฟเฟอร์และการไทเทรต</w:t>
            </w:r>
          </w:p>
        </w:tc>
        <w:tc>
          <w:tcPr>
            <w:tcW w:w="1800" w:type="dxa"/>
            <w:gridSpan w:val="2"/>
          </w:tcPr>
          <w:p w:rsidR="005F333B" w:rsidRPr="00C469BF" w:rsidRDefault="005F333B" w:rsidP="00C469BF">
            <w:pPr>
              <w:pStyle w:val="Heading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Pr="00C469BF" w:rsidRDefault="005F333B" w:rsidP="008A4E8B">
            <w:pPr>
              <w:pStyle w:val="Heading7"/>
              <w:spacing w:before="12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สเปกโทรโฟโตมิเตอร์</w:t>
            </w:r>
          </w:p>
        </w:tc>
        <w:tc>
          <w:tcPr>
            <w:tcW w:w="1800" w:type="dxa"/>
            <w:gridSpan w:val="2"/>
          </w:tcPr>
          <w:p w:rsidR="005F333B" w:rsidRDefault="005F333B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Default="005F333B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คาร์โบไฮเดรต</w:t>
            </w:r>
          </w:p>
        </w:tc>
        <w:tc>
          <w:tcPr>
            <w:tcW w:w="1800" w:type="dxa"/>
            <w:gridSpan w:val="2"/>
          </w:tcPr>
          <w:p w:rsidR="005F333B" w:rsidRDefault="005F333B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Default="005F333B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ลิปิด</w:t>
            </w:r>
          </w:p>
        </w:tc>
        <w:tc>
          <w:tcPr>
            <w:tcW w:w="1800" w:type="dxa"/>
            <w:gridSpan w:val="2"/>
          </w:tcPr>
          <w:p w:rsidR="005F333B" w:rsidRDefault="005F333B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Default="005F333B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กรดนิวคลีอิก</w:t>
            </w:r>
          </w:p>
        </w:tc>
        <w:tc>
          <w:tcPr>
            <w:tcW w:w="1800" w:type="dxa"/>
            <w:gridSpan w:val="2"/>
          </w:tcPr>
          <w:p w:rsidR="005F333B" w:rsidRDefault="005F333B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Default="005F333B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Default="005F333B" w:rsidP="00870669">
            <w:pPr>
              <w:pStyle w:val="Heading7"/>
              <w:spacing w:before="120"/>
              <w:rPr>
                <w:rFonts w:ascii="Cordia New" w:hAnsi="Cordia New" w:cs="Cordia New"/>
                <w:sz w:val="28"/>
                <w:rtl/>
                <w:cs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โปรตีน</w:t>
            </w:r>
          </w:p>
        </w:tc>
        <w:tc>
          <w:tcPr>
            <w:tcW w:w="1800" w:type="dxa"/>
            <w:gridSpan w:val="2"/>
          </w:tcPr>
          <w:p w:rsidR="005F333B" w:rsidRDefault="005F333B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Default="005F333B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 xml:space="preserve">เอนไซม์ </w:t>
            </w:r>
            <w:r>
              <w:rPr>
                <w:rFonts w:ascii="Cordia New" w:hAnsi="Cordia New" w:cs="Cordia New" w:hint="cs"/>
                <w:sz w:val="28"/>
                <w:rtl/>
                <w:cs/>
              </w:rPr>
              <w:t>1</w:t>
            </w:r>
          </w:p>
        </w:tc>
        <w:tc>
          <w:tcPr>
            <w:tcW w:w="1800" w:type="dxa"/>
            <w:gridSpan w:val="2"/>
          </w:tcPr>
          <w:p w:rsidR="005F333B" w:rsidRDefault="005F333B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Default="005F333B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 w:rsidTr="005746A5">
        <w:tc>
          <w:tcPr>
            <w:tcW w:w="2878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28"/>
                <w:cs/>
                <w:lang w:bidi="th-TH"/>
              </w:rPr>
              <w:t>เอนไซม์</w:t>
            </w:r>
            <w:r>
              <w:rPr>
                <w:rFonts w:ascii="Cordia New" w:hAnsi="Cordia New" w:cs="Cordia New"/>
                <w:sz w:val="28"/>
              </w:rPr>
              <w:t xml:space="preserve"> 2</w:t>
            </w:r>
          </w:p>
        </w:tc>
        <w:tc>
          <w:tcPr>
            <w:tcW w:w="1800" w:type="dxa"/>
            <w:gridSpan w:val="2"/>
          </w:tcPr>
          <w:p w:rsidR="005F333B" w:rsidRDefault="005F333B" w:rsidP="00C469BF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gridSpan w:val="2"/>
          </w:tcPr>
          <w:p w:rsidR="005F333B" w:rsidRDefault="005F333B" w:rsidP="008A4E8B">
            <w:pPr>
              <w:pStyle w:val="Heading7"/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962" w:type="dxa"/>
          </w:tcPr>
          <w:p w:rsidR="005F333B" w:rsidRDefault="005F333B" w:rsidP="00870669">
            <w:pPr>
              <w:pStyle w:val="Heading7"/>
              <w:spacing w:before="120"/>
              <w:rPr>
                <w:sz w:val="20"/>
                <w:szCs w:val="20"/>
              </w:rPr>
            </w:pPr>
          </w:p>
        </w:tc>
      </w:tr>
      <w:tr w:rsidR="005F333B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5F333B" w:rsidRPr="005E7452" w:rsidRDefault="005F333B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5F333B" w:rsidRPr="00656882" w:rsidRDefault="005F333B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5F333B" w:rsidRPr="0065431B" w:rsidRDefault="005F333B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F333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5E7452" w:rsidRDefault="005F333B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5F333B" w:rsidRPr="005E7452" w:rsidRDefault="005F333B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5F333B" w:rsidRPr="002C1485" w:rsidRDefault="005F333B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5F333B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5F333B" w:rsidRPr="00CE339B" w:rsidRDefault="005F333B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017DD" w:rsidRDefault="00306225" w:rsidP="004017DD">
            <w:pPr>
              <w:rPr>
                <w:rFonts w:ascii="Angsana New" w:hAnsi="Angsana New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5746A5" w:rsidRDefault="004017DD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Default="00306225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4017DD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4017DD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4017DD" w:rsidRDefault="004017D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......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4017DD" w:rsidRDefault="004017DD" w:rsidP="0068043A">
            <w:pPr>
              <w:rPr>
                <w:rFonts w:ascii="Angsana New" w:hAnsi="Angsana New"/>
                <w:b/>
              </w:rPr>
            </w:pPr>
          </w:p>
        </w:tc>
      </w:tr>
    </w:tbl>
    <w:p w:rsidR="004017DD" w:rsidRDefault="004017D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AC49B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7B2EF9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BF09A4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NFm&#10;RqY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7B2EF9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AC49BC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Pr="00073B28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FF0143" w:rsidRDefault="00FF0143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BF09A4">
              <w:rPr>
                <w:rFonts w:ascii="Angsana New" w:hAnsi="Angsana New"/>
                <w:noProof/>
                <w:color w:val="000000"/>
                <w:sz w:val="20"/>
                <w:szCs w:val="20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QC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5o9+P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I&#10;bgQC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741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…………………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482720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BF09A4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FF74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P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BF09A4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43.5pt;margin-top:14.45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="00FF0143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Pr="00073B28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BF09A4">
              <w:rPr>
                <w:rFonts w:ascii="Angsana New" w:hAnsi="Angsana New"/>
                <w:noProof/>
                <w:color w:val="000000"/>
                <w:sz w:val="22"/>
                <w:szCs w:val="22"/>
                <w:lang w:val="en-US" w:bidi="th-T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6" type="#_x0000_t32" style="position:absolute;margin-left:43.5pt;margin-top:14.45pt;width:0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5252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Pr="00073B28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911D3" w:rsidRDefault="008911D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911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เน้นให้ผู้เรียนมรการเตรียมตัวล่วงหน้ามากขึ้น</w:t>
            </w:r>
          </w:p>
          <w:p w:rsidR="003A3C27" w:rsidRPr="00073B28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97C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  <w:r w:rsidR="0048383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A92B3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48383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30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97C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697C6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83832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870669" w:rsidRDefault="00483832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3832" w:rsidRPr="00870669" w:rsidRDefault="0048383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83832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870669" w:rsidRDefault="00483832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3.33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3832" w:rsidRPr="00870669" w:rsidRDefault="0048383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83832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870669" w:rsidRDefault="00483832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3.33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3832" w:rsidRPr="00870669" w:rsidRDefault="0048383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83832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870669" w:rsidRDefault="00483832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3832" w:rsidRPr="00870669" w:rsidRDefault="0048383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83832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870669" w:rsidRDefault="00483832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8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26.67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3832" w:rsidRPr="00870669" w:rsidRDefault="0048383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83832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870669" w:rsidRDefault="00483832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13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43.33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3832" w:rsidRPr="00870669" w:rsidRDefault="0048383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83832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870669" w:rsidRDefault="00483832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870669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13.33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3832" w:rsidRPr="00870669" w:rsidRDefault="00483832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83832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870669" w:rsidRDefault="00483832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870669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0C026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0.00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3832" w:rsidRPr="00870669" w:rsidRDefault="00483832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83832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870669" w:rsidRDefault="00483832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870669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697C62" w:rsidRDefault="00483832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3832" w:rsidRPr="00870669" w:rsidRDefault="00483832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83832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870669" w:rsidRDefault="00483832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870669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697C62" w:rsidRDefault="00483832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3832" w:rsidRPr="00870669" w:rsidRDefault="00483832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83832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870669" w:rsidRDefault="00483832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870669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697C62" w:rsidRDefault="00483832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83832" w:rsidRPr="00870669" w:rsidRDefault="00483832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83832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3832" w:rsidRPr="00870669" w:rsidRDefault="0048383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483832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483832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483832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832" w:rsidRPr="00870669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83832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3832" w:rsidRPr="00367CD3" w:rsidRDefault="00483832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483832" w:rsidRDefault="0048383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483832" w:rsidRDefault="00483832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483832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83832" w:rsidRPr="00367CD3" w:rsidRDefault="00483832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83832" w:rsidRPr="00367CD3" w:rsidRDefault="00483832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3832" w:rsidRPr="00367CD3" w:rsidRDefault="00483832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483832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83832" w:rsidRPr="00367CD3" w:rsidRDefault="00483832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367CD3" w:rsidRDefault="00483832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367CD3" w:rsidRDefault="00483832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367CD3" w:rsidRDefault="00483832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483832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83832" w:rsidRDefault="00483832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Default="00483832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9164E3" w:rsidRDefault="00483832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483832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83832" w:rsidRPr="00367CD3" w:rsidRDefault="00483832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83832" w:rsidRPr="00367CD3" w:rsidRDefault="00483832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3832" w:rsidRPr="00367CD3" w:rsidRDefault="00483832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483832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83832" w:rsidRPr="00367CD3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367CD3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367CD3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367CD3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483832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83832" w:rsidRDefault="00483832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Default="00483832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9164E3" w:rsidRDefault="00483832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483832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83832" w:rsidRPr="00367CD3" w:rsidRDefault="00483832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83832" w:rsidRPr="00367CD3" w:rsidRDefault="00483832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3832" w:rsidRPr="00367CD3" w:rsidRDefault="00483832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483832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83832" w:rsidRPr="00367CD3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367CD3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367CD3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367CD3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83832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83832" w:rsidRPr="00367CD3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367CD3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8A227F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8A227F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83832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83832" w:rsidRPr="00367CD3" w:rsidRDefault="00483832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83832" w:rsidRPr="00367CD3" w:rsidRDefault="00483832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3832" w:rsidRPr="00367CD3" w:rsidRDefault="00483832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483832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83832" w:rsidRPr="00367CD3" w:rsidRDefault="00483832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83832" w:rsidRDefault="00483832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3832" w:rsidRPr="0005325C" w:rsidRDefault="00483832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483832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83832" w:rsidRPr="00367CD3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367CD3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367CD3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367CD3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83832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83832" w:rsidRDefault="00483832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Default="00483832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9164E3" w:rsidRDefault="00483832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483832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83832" w:rsidRPr="00367CD3" w:rsidRDefault="00483832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83832" w:rsidRPr="00367CD3" w:rsidRDefault="00483832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3832" w:rsidRPr="00367CD3" w:rsidRDefault="00483832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483832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83832" w:rsidRPr="00367CD3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367CD3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367CD3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367CD3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83832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83832" w:rsidRDefault="00483832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Default="00483832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9164E3" w:rsidRDefault="00483832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483832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83832" w:rsidRPr="00367CD3" w:rsidRDefault="00483832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483832" w:rsidRPr="00367CD3" w:rsidRDefault="00483832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3832" w:rsidRPr="00367CD3" w:rsidRDefault="00483832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483832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83832" w:rsidRPr="00367CD3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Pr="00367CD3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367CD3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367CD3" w:rsidRDefault="00483832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83832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83832" w:rsidRDefault="00483832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32" w:rsidRDefault="00483832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Default="00483832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832" w:rsidRPr="009164E3" w:rsidRDefault="00483832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9164E3" w:rsidRDefault="00FB7ABD" w:rsidP="00FB7ABD">
            <w:pPr>
              <w:tabs>
                <w:tab w:val="left" w:pos="3396"/>
              </w:tabs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อุปกรณ์ห้องทดลองไม่เพียงพอต่อจำนวน ผู้เรียนที่เพิ่มขึ้น</w:t>
            </w: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73B28" w:rsidRDefault="00FB7ABD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สิ้นเปลืองเวลาในการรอใช้เครื่องมือ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C1510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8C1510">
              <w:rPr>
                <w:rFonts w:ascii="Angsana New" w:hAnsi="Angsana New"/>
                <w:i/>
                <w:iCs/>
                <w:noProof/>
                <w:sz w:val="32"/>
                <w:szCs w:val="32"/>
                <w:cs/>
                <w:lang w:val="en-US" w:bidi="th-TH"/>
              </w:rPr>
              <w:drawing>
                <wp:inline distT="0" distB="0" distL="0" distR="0">
                  <wp:extent cx="5688632" cy="5760640"/>
                  <wp:effectExtent l="19050" t="0" r="7318" b="0"/>
                  <wp:docPr id="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6278" t="19485" r="27063" b="49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8632" cy="5760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870669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lang w:bidi="th-TH"/>
              </w:rPr>
            </w:pPr>
          </w:p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483832" w:rsidRDefault="00483832" w:rsidP="00870669">
            <w:pP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จำนวนนักศึกษาต่อกลุ่มเรียนประมาณ </w:t>
            </w:r>
            <w: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คน เป็นจำนวนที่ทำให้นักศึกษาทุกคนมีสาวนร่วมในการทำการทดลองและสามารถแบ่งงานให้นักศึกษาทุกคนมีส่วนร่วมในการทำงาน นอกจากนี้อาจารย์ผู้สอนสามารถตรวจผลการทดลองและสามารถแก้ไขข้อบกพร่องในการนำเสนอผลการทดลองได้อย่างถูกต้องและสามารถเห็นพัฒนาการที่ดีของนักศึกษา แต่ถ้านักศึกษาต่อกลุ่มมากกว่าดีคาดว่าอาจารย์ผู้สอนไม่สามารถดูแลได้อย่างทั่วถึง นอกจากนักศึกษาที่ให้ความสนใจเท่านั้นที่</w:t>
            </w:r>
            <w:r w:rsidR="008047B3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สามารถปรับปรุงข้อผิดพลาดของตัวเองตามคำแนะนำของอาจารย์ผู้สอน</w:t>
            </w: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>ผศ. ดร. ชุติมา คงจรูญ</w:t>
      </w: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483832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val="en-US"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 xml:space="preserve">วันที่ </w:t>
      </w:r>
      <w:r w:rsidR="00483832">
        <w:rPr>
          <w:rFonts w:ascii="Angsana New" w:hAnsi="Angsana New"/>
          <w:sz w:val="32"/>
          <w:szCs w:val="32"/>
          <w:lang w:val="en-US" w:bidi="th-TH"/>
        </w:rPr>
        <w:t>3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 xml:space="preserve"> เดือน </w:t>
      </w:r>
      <w:r w:rsidR="00483832">
        <w:rPr>
          <w:rFonts w:ascii="Angsana New" w:hAnsi="Angsana New" w:hint="cs"/>
          <w:sz w:val="32"/>
          <w:szCs w:val="32"/>
          <w:cs/>
          <w:lang w:val="en-US" w:bidi="th-TH"/>
        </w:rPr>
        <w:t xml:space="preserve">เมษายน </w:t>
      </w:r>
      <w:r w:rsidR="00483832">
        <w:rPr>
          <w:rFonts w:ascii="Angsana New" w:hAnsi="Angsana New" w:hint="cs"/>
          <w:sz w:val="32"/>
          <w:szCs w:val="32"/>
          <w:cs/>
          <w:lang w:bidi="th-TH"/>
        </w:rPr>
        <w:t xml:space="preserve">พ.ศ. </w:t>
      </w:r>
      <w:r w:rsidR="00483832">
        <w:rPr>
          <w:rFonts w:ascii="Angsana New" w:hAnsi="Angsana New"/>
          <w:sz w:val="32"/>
          <w:szCs w:val="32"/>
          <w:lang w:val="en-US" w:bidi="th-TH"/>
        </w:rPr>
        <w:t>2556</w:t>
      </w:r>
    </w:p>
    <w:p w:rsidR="00870669" w:rsidRDefault="00870669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Pr="00C563C2" w:rsidRDefault="00C563C2" w:rsidP="00C563C2">
      <w:pPr>
        <w:autoSpaceDE w:val="0"/>
        <w:autoSpaceDN w:val="0"/>
        <w:adjustRightInd w:val="0"/>
        <w:spacing w:before="100" w:after="100"/>
        <w:rPr>
          <w:lang w:val="en-US" w:bidi="th-TH"/>
        </w:rPr>
      </w:pPr>
    </w:p>
    <w:p w:rsidR="00C563C2" w:rsidRPr="00C563C2" w:rsidRDefault="00C563C2">
      <w:pPr>
        <w:rPr>
          <w:lang w:val="en-US"/>
        </w:rPr>
      </w:pPr>
    </w:p>
    <w:sectPr w:rsidR="00C563C2" w:rsidRPr="00C563C2" w:rsidSect="007E441E">
      <w:headerReference w:type="even" r:id="rId9"/>
      <w:headerReference w:type="default" r:id="rId10"/>
      <w:footerReference w:type="even" r:id="rId11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44C" w:rsidRDefault="001F144C">
      <w:r>
        <w:separator/>
      </w:r>
    </w:p>
  </w:endnote>
  <w:endnote w:type="continuationSeparator" w:id="0">
    <w:p w:rsidR="001F144C" w:rsidRDefault="001F1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E8B" w:rsidRDefault="00D21D45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A4E8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4E8B" w:rsidRDefault="008A4E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44C" w:rsidRDefault="001F144C">
      <w:r>
        <w:separator/>
      </w:r>
    </w:p>
  </w:footnote>
  <w:footnote w:type="continuationSeparator" w:id="0">
    <w:p w:rsidR="001F144C" w:rsidRDefault="001F1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E8B" w:rsidRDefault="00D21D45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A4E8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4E8B" w:rsidRDefault="008A4E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E8B" w:rsidRDefault="00D21D45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A4E8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09A4">
      <w:rPr>
        <w:rStyle w:val="PageNumber"/>
        <w:noProof/>
      </w:rPr>
      <w:t>1</w:t>
    </w:r>
    <w:r>
      <w:rPr>
        <w:rStyle w:val="PageNumber"/>
      </w:rPr>
      <w:fldChar w:fldCharType="end"/>
    </w:r>
  </w:p>
  <w:p w:rsidR="008A4E8B" w:rsidRPr="007F3866" w:rsidRDefault="008A4E8B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69"/>
    <w:rsid w:val="00001C1B"/>
    <w:rsid w:val="00003204"/>
    <w:rsid w:val="00032B4F"/>
    <w:rsid w:val="00094460"/>
    <w:rsid w:val="000C58FE"/>
    <w:rsid w:val="0011794C"/>
    <w:rsid w:val="001552EE"/>
    <w:rsid w:val="00175809"/>
    <w:rsid w:val="00191E4F"/>
    <w:rsid w:val="001D5CD1"/>
    <w:rsid w:val="001F144C"/>
    <w:rsid w:val="001F3BCD"/>
    <w:rsid w:val="00254C9B"/>
    <w:rsid w:val="002A513F"/>
    <w:rsid w:val="002F0446"/>
    <w:rsid w:val="00306225"/>
    <w:rsid w:val="00352520"/>
    <w:rsid w:val="003A3C27"/>
    <w:rsid w:val="003B387C"/>
    <w:rsid w:val="003C09A5"/>
    <w:rsid w:val="003E70A9"/>
    <w:rsid w:val="003F5489"/>
    <w:rsid w:val="004017DD"/>
    <w:rsid w:val="00445570"/>
    <w:rsid w:val="00476B3F"/>
    <w:rsid w:val="00482720"/>
    <w:rsid w:val="00483832"/>
    <w:rsid w:val="00491B30"/>
    <w:rsid w:val="004C084D"/>
    <w:rsid w:val="004D7820"/>
    <w:rsid w:val="00533E50"/>
    <w:rsid w:val="00543CF5"/>
    <w:rsid w:val="005746A5"/>
    <w:rsid w:val="005B1094"/>
    <w:rsid w:val="005C58D0"/>
    <w:rsid w:val="005D74FA"/>
    <w:rsid w:val="005E5AA2"/>
    <w:rsid w:val="005E7259"/>
    <w:rsid w:val="005F333B"/>
    <w:rsid w:val="0067205B"/>
    <w:rsid w:val="0068043A"/>
    <w:rsid w:val="00697C62"/>
    <w:rsid w:val="006A2836"/>
    <w:rsid w:val="006A379B"/>
    <w:rsid w:val="00732396"/>
    <w:rsid w:val="007967BB"/>
    <w:rsid w:val="007B2EF9"/>
    <w:rsid w:val="007E441E"/>
    <w:rsid w:val="007F3866"/>
    <w:rsid w:val="008047B3"/>
    <w:rsid w:val="00870669"/>
    <w:rsid w:val="008911D3"/>
    <w:rsid w:val="008A4E8B"/>
    <w:rsid w:val="008C1510"/>
    <w:rsid w:val="009531CD"/>
    <w:rsid w:val="00964655"/>
    <w:rsid w:val="00A04E87"/>
    <w:rsid w:val="00A1684A"/>
    <w:rsid w:val="00A8576F"/>
    <w:rsid w:val="00A92B32"/>
    <w:rsid w:val="00AA6A80"/>
    <w:rsid w:val="00AC49BC"/>
    <w:rsid w:val="00AC708F"/>
    <w:rsid w:val="00AF76C9"/>
    <w:rsid w:val="00B65EBC"/>
    <w:rsid w:val="00B764EC"/>
    <w:rsid w:val="00B82A9B"/>
    <w:rsid w:val="00BD6BD4"/>
    <w:rsid w:val="00BF09A4"/>
    <w:rsid w:val="00C469BF"/>
    <w:rsid w:val="00C563C2"/>
    <w:rsid w:val="00CA7F68"/>
    <w:rsid w:val="00CD5965"/>
    <w:rsid w:val="00CE2258"/>
    <w:rsid w:val="00D130A1"/>
    <w:rsid w:val="00D13906"/>
    <w:rsid w:val="00D21D45"/>
    <w:rsid w:val="00D304F9"/>
    <w:rsid w:val="00DF140E"/>
    <w:rsid w:val="00E55C74"/>
    <w:rsid w:val="00E83DDC"/>
    <w:rsid w:val="00F10966"/>
    <w:rsid w:val="00FB7ABD"/>
    <w:rsid w:val="00FF0143"/>
    <w:rsid w:val="00FF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UTIMA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63FF1FE3-1A7C-4228-AF28-C5969D0DBA69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</TotalTime>
  <Pages>3</Pages>
  <Words>1950</Words>
  <Characters>11116</Characters>
  <Application>Microsoft Office Word</Application>
  <DocSecurity>0</DocSecurity>
  <Lines>92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Ikkung</cp:lastModifiedBy>
  <cp:revision>2</cp:revision>
  <cp:lastPrinted>2010-10-08T06:38:00Z</cp:lastPrinted>
  <dcterms:created xsi:type="dcterms:W3CDTF">2013-05-20T07:42:00Z</dcterms:created>
  <dcterms:modified xsi:type="dcterms:W3CDTF">2013-05-20T07:42:00Z</dcterms:modified>
</cp:coreProperties>
</file>